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772E0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COULEY</w:t>
      </w:r>
      <w:r>
        <w:rPr>
          <w:rFonts w:ascii="Times New Roman" w:hAnsi="Times New Roman" w:cs="Times New Roman"/>
        </w:rPr>
        <w:t xml:space="preserve">      (d.ca.1483)</w:t>
      </w:r>
    </w:p>
    <w:p w14:paraId="601ECF4B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Swinford</w:t>
      </w:r>
      <w:proofErr w:type="spellEnd"/>
      <w:r>
        <w:rPr>
          <w:rFonts w:ascii="Times New Roman" w:hAnsi="Times New Roman" w:cs="Times New Roman"/>
        </w:rPr>
        <w:t>.  (? Leicestershire).</w:t>
      </w:r>
    </w:p>
    <w:p w14:paraId="19035ADF" w14:textId="77777777" w:rsidR="00A26E53" w:rsidRDefault="00A26E53" w:rsidP="00A26E53">
      <w:pPr>
        <w:rPr>
          <w:rFonts w:ascii="Times New Roman" w:hAnsi="Times New Roman" w:cs="Times New Roman"/>
        </w:rPr>
      </w:pPr>
    </w:p>
    <w:p w14:paraId="30C1E2B2" w14:textId="77777777" w:rsidR="00A26E53" w:rsidRDefault="00A26E53" w:rsidP="00A26E53">
      <w:pPr>
        <w:rPr>
          <w:rFonts w:ascii="Times New Roman" w:hAnsi="Times New Roman" w:cs="Times New Roman"/>
        </w:rPr>
      </w:pPr>
    </w:p>
    <w:p w14:paraId="19229DA9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died in or before this time.</w:t>
      </w:r>
    </w:p>
    <w:p w14:paraId="60070B73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94F1751" w14:textId="77777777" w:rsidR="00A26E53" w:rsidRDefault="00A26E53" w:rsidP="00A26E53">
      <w:pPr>
        <w:rPr>
          <w:rFonts w:ascii="Times New Roman" w:hAnsi="Times New Roman" w:cs="Times New Roman"/>
        </w:rPr>
      </w:pPr>
    </w:p>
    <w:p w14:paraId="3A3E3E6A" w14:textId="77777777" w:rsidR="00A26E53" w:rsidRDefault="00A26E53" w:rsidP="00A26E53">
      <w:pPr>
        <w:rPr>
          <w:rFonts w:ascii="Times New Roman" w:hAnsi="Times New Roman" w:cs="Times New Roman"/>
        </w:rPr>
      </w:pPr>
    </w:p>
    <w:p w14:paraId="00ED46FF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William Catesby(q.v.), William </w:t>
      </w:r>
      <w:proofErr w:type="spellStart"/>
      <w:r>
        <w:rPr>
          <w:rFonts w:ascii="Times New Roman" w:hAnsi="Times New Roman" w:cs="Times New Roman"/>
        </w:rPr>
        <w:t>Harpur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Harpur</w:t>
      </w:r>
      <w:proofErr w:type="spellEnd"/>
      <w:r>
        <w:rPr>
          <w:rFonts w:ascii="Times New Roman" w:hAnsi="Times New Roman" w:cs="Times New Roman"/>
        </w:rPr>
        <w:t>(q.v.), John</w:t>
      </w:r>
    </w:p>
    <w:p w14:paraId="29C959FD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Coweley</w:t>
      </w:r>
      <w:proofErr w:type="spellEnd"/>
      <w:r>
        <w:rPr>
          <w:rFonts w:ascii="Times New Roman" w:hAnsi="Times New Roman" w:cs="Times New Roman"/>
        </w:rPr>
        <w:t>(q.v.) and John Mervyn(q.v.).   (ibid.)</w:t>
      </w:r>
    </w:p>
    <w:p w14:paraId="2C8DFEFA" w14:textId="77777777" w:rsidR="00A26E53" w:rsidRDefault="00A26E53" w:rsidP="00A26E53">
      <w:pPr>
        <w:rPr>
          <w:rFonts w:ascii="Times New Roman" w:hAnsi="Times New Roman" w:cs="Times New Roman"/>
        </w:rPr>
      </w:pPr>
    </w:p>
    <w:p w14:paraId="5E7B8769" w14:textId="77777777" w:rsidR="00A26E53" w:rsidRDefault="00A26E53" w:rsidP="00A26E53">
      <w:pPr>
        <w:rPr>
          <w:rFonts w:ascii="Times New Roman" w:hAnsi="Times New Roman" w:cs="Times New Roman"/>
        </w:rPr>
      </w:pPr>
    </w:p>
    <w:p w14:paraId="4406AD62" w14:textId="77777777" w:rsidR="00A26E53" w:rsidRDefault="00A26E53" w:rsidP="00A26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2019</w:t>
      </w:r>
    </w:p>
    <w:p w14:paraId="4308FAC3" w14:textId="77777777" w:rsidR="006B2F86" w:rsidRPr="00E71FC3" w:rsidRDefault="00A26E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5578B" w14:textId="77777777" w:rsidR="00A26E53" w:rsidRDefault="00A26E53" w:rsidP="00E71FC3">
      <w:r>
        <w:separator/>
      </w:r>
    </w:p>
  </w:endnote>
  <w:endnote w:type="continuationSeparator" w:id="0">
    <w:p w14:paraId="2F8FE8FD" w14:textId="77777777" w:rsidR="00A26E53" w:rsidRDefault="00A26E5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5D0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8D2FF" w14:textId="77777777" w:rsidR="00A26E53" w:rsidRDefault="00A26E53" w:rsidP="00E71FC3">
      <w:r>
        <w:separator/>
      </w:r>
    </w:p>
  </w:footnote>
  <w:footnote w:type="continuationSeparator" w:id="0">
    <w:p w14:paraId="470CF14B" w14:textId="77777777" w:rsidR="00A26E53" w:rsidRDefault="00A26E5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53"/>
    <w:rsid w:val="001A7C09"/>
    <w:rsid w:val="00577BD5"/>
    <w:rsid w:val="00656CBA"/>
    <w:rsid w:val="006A1F77"/>
    <w:rsid w:val="00733BE7"/>
    <w:rsid w:val="00A26E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9DB74"/>
  <w15:chartTrackingRefBased/>
  <w15:docId w15:val="{459DC1AA-5366-461B-9327-85716FB4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6E5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2019-10-24T20:57:00Z</dcterms:created>
  <dcterms:modified xsi:type="dcterms:W3CDTF">2019-10-24T20:57:00Z</dcterms:modified>
</cp:coreProperties>
</file>